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33BAF2" w14:textId="77777777" w:rsidR="00E01F33" w:rsidRDefault="00E01F33" w:rsidP="00905765">
      <w:pPr>
        <w:pStyle w:val="Tittel"/>
        <w:jc w:val="left"/>
        <w:rPr>
          <w:rStyle w:val="StyleBodyTextItalicChar"/>
          <w:rFonts w:ascii="Calibri" w:hAnsi="Calibri" w:cs="Arial"/>
          <w:i w:val="0"/>
          <w:sz w:val="32"/>
        </w:rPr>
      </w:pPr>
    </w:p>
    <w:p w14:paraId="3DBC8E87" w14:textId="040AFA5F" w:rsidR="00905765" w:rsidRPr="008E7149" w:rsidRDefault="00193D06" w:rsidP="00905765">
      <w:pPr>
        <w:pStyle w:val="Tittel"/>
        <w:jc w:val="left"/>
        <w:rPr>
          <w:rStyle w:val="StyleBodyTextItalicChar"/>
          <w:rFonts w:ascii="Calibri" w:hAnsi="Calibri" w:cs="Arial"/>
          <w:i w:val="0"/>
          <w:sz w:val="32"/>
        </w:rPr>
      </w:pPr>
      <w:r>
        <w:rPr>
          <w:rStyle w:val="StyleBodyTextItalicChar"/>
          <w:rFonts w:ascii="Calibri" w:hAnsi="Calibri" w:cs="Arial"/>
          <w:i w:val="0"/>
          <w:sz w:val="32"/>
        </w:rPr>
        <w:t>Vedlegg A</w:t>
      </w:r>
      <w:r w:rsidR="00440A17" w:rsidRPr="008E7149">
        <w:rPr>
          <w:rStyle w:val="StyleBodyTextItalicChar"/>
          <w:rFonts w:ascii="Calibri" w:hAnsi="Calibri" w:cs="Arial"/>
          <w:i w:val="0"/>
          <w:sz w:val="32"/>
        </w:rPr>
        <w:t xml:space="preserve"> - Tilbudsbrev</w:t>
      </w:r>
    </w:p>
    <w:p w14:paraId="05B49AC7" w14:textId="77777777" w:rsidR="00905765" w:rsidRPr="008E7149" w:rsidRDefault="00905765" w:rsidP="00905765">
      <w:pPr>
        <w:pStyle w:val="Overskrift1"/>
        <w:rPr>
          <w:rStyle w:val="StyleBodyTextItalicChar"/>
          <w:rFonts w:ascii="Calibri" w:hAnsi="Calibri"/>
          <w:sz w:val="22"/>
          <w:szCs w:val="22"/>
        </w:rPr>
      </w:pPr>
    </w:p>
    <w:p w14:paraId="7CA26D93" w14:textId="77777777" w:rsidR="00905765" w:rsidRPr="008E7149" w:rsidRDefault="00193D06" w:rsidP="00905765">
      <w:pPr>
        <w:rPr>
          <w:rFonts w:ascii="Calibri" w:hAnsi="Calibri" w:cs="Arial"/>
        </w:rPr>
      </w:pPr>
      <w:r>
        <w:rPr>
          <w:rFonts w:ascii="Calibri" w:hAnsi="Calibri" w:cs="Arial"/>
        </w:rPr>
        <w:t>Hitra kommune</w:t>
      </w:r>
    </w:p>
    <w:p w14:paraId="4363C692" w14:textId="77777777" w:rsidR="00905765" w:rsidRPr="008E7149" w:rsidRDefault="00193D06" w:rsidP="00905765">
      <w:pPr>
        <w:rPr>
          <w:rFonts w:ascii="Calibri" w:hAnsi="Calibri" w:cs="Arial"/>
        </w:rPr>
      </w:pPr>
      <w:r>
        <w:rPr>
          <w:rFonts w:ascii="Calibri" w:hAnsi="Calibri" w:cs="Arial"/>
        </w:rPr>
        <w:t>Rådhusveien 1</w:t>
      </w:r>
    </w:p>
    <w:p w14:paraId="65C59EB0" w14:textId="6946C7F6" w:rsidR="00905765" w:rsidRPr="006B5FAB" w:rsidRDefault="00193D06" w:rsidP="00905765">
      <w:pPr>
        <w:rPr>
          <w:rFonts w:ascii="Calibri" w:hAnsi="Calibri" w:cs="Arial"/>
          <w:sz w:val="22"/>
          <w:szCs w:val="22"/>
          <w:lang w:val="x-none"/>
        </w:rPr>
      </w:pPr>
      <w:r>
        <w:rPr>
          <w:rFonts w:ascii="Calibri" w:hAnsi="Calibri" w:cs="Arial"/>
        </w:rPr>
        <w:t>7240 Hitra</w:t>
      </w:r>
      <w:r w:rsidR="00905765" w:rsidRPr="008E7149">
        <w:rPr>
          <w:rFonts w:ascii="Calibri" w:hAnsi="Calibri" w:cs="Arial"/>
          <w:sz w:val="22"/>
          <w:szCs w:val="22"/>
        </w:rPr>
        <w:tab/>
      </w:r>
      <w:r w:rsidR="00905765" w:rsidRPr="008E7149">
        <w:rPr>
          <w:rFonts w:ascii="Calibri" w:hAnsi="Calibri" w:cs="Arial"/>
          <w:color w:val="00467A"/>
          <w:sz w:val="22"/>
          <w:szCs w:val="22"/>
        </w:rPr>
        <w:tab/>
      </w:r>
      <w:r w:rsidR="00905765" w:rsidRPr="008E7149">
        <w:rPr>
          <w:rFonts w:ascii="Calibri" w:hAnsi="Calibri" w:cs="Arial"/>
          <w:color w:val="00467A"/>
          <w:sz w:val="22"/>
          <w:szCs w:val="22"/>
        </w:rPr>
        <w:tab/>
      </w:r>
      <w:r w:rsidR="00905765" w:rsidRPr="008E7149">
        <w:rPr>
          <w:rFonts w:ascii="Calibri" w:hAnsi="Calibri" w:cs="Arial"/>
          <w:color w:val="00467A"/>
          <w:sz w:val="22"/>
          <w:szCs w:val="22"/>
        </w:rPr>
        <w:tab/>
      </w:r>
      <w:r w:rsidR="00905765" w:rsidRPr="008E7149">
        <w:rPr>
          <w:rFonts w:ascii="Calibri" w:hAnsi="Calibri" w:cs="Arial"/>
          <w:color w:val="00467A"/>
          <w:sz w:val="22"/>
          <w:szCs w:val="22"/>
        </w:rPr>
        <w:tab/>
      </w:r>
      <w:r w:rsidR="00905765" w:rsidRPr="008E7149">
        <w:rPr>
          <w:rFonts w:ascii="Calibri" w:hAnsi="Calibri" w:cs="Arial"/>
          <w:color w:val="00467A"/>
          <w:sz w:val="22"/>
          <w:szCs w:val="22"/>
        </w:rPr>
        <w:tab/>
      </w:r>
      <w:r w:rsidR="00905765" w:rsidRPr="008E7149">
        <w:rPr>
          <w:rFonts w:ascii="Calibri" w:hAnsi="Calibri" w:cs="Arial"/>
          <w:color w:val="00467A"/>
          <w:sz w:val="22"/>
          <w:szCs w:val="22"/>
        </w:rPr>
        <w:tab/>
      </w:r>
      <w:r w:rsidR="00905765" w:rsidRPr="00140739">
        <w:rPr>
          <w:rFonts w:ascii="Calibri" w:hAnsi="Calibri" w:cs="Arial"/>
        </w:rPr>
        <w:t xml:space="preserve">Dato, </w:t>
      </w:r>
      <w:r w:rsidR="00053CE4" w:rsidRPr="00F43743">
        <w:rPr>
          <w:rFonts w:ascii="Calibri" w:hAnsi="Calibri" w:cs="Arial"/>
          <w:highlight w:val="yellow"/>
        </w:rPr>
        <w:t>xx</w:t>
      </w:r>
      <w:r w:rsidR="007747E3" w:rsidRPr="00F43743">
        <w:rPr>
          <w:rFonts w:ascii="Calibri" w:hAnsi="Calibri" w:cs="Arial"/>
          <w:highlight w:val="yellow"/>
        </w:rPr>
        <w:t>.</w:t>
      </w:r>
      <w:r w:rsidR="00053CE4" w:rsidRPr="00F43743">
        <w:rPr>
          <w:rFonts w:ascii="Calibri" w:hAnsi="Calibri" w:cs="Arial"/>
          <w:highlight w:val="yellow"/>
        </w:rPr>
        <w:t>xx</w:t>
      </w:r>
      <w:r w:rsidR="00D34C03" w:rsidRPr="00F43743">
        <w:rPr>
          <w:rFonts w:ascii="Calibri" w:hAnsi="Calibri" w:cs="Arial"/>
          <w:highlight w:val="yellow"/>
        </w:rPr>
        <w:t>.</w:t>
      </w:r>
      <w:r w:rsidR="00D34C03">
        <w:rPr>
          <w:rFonts w:ascii="Calibri" w:hAnsi="Calibri" w:cs="Arial"/>
        </w:rPr>
        <w:t>202</w:t>
      </w:r>
      <w:r w:rsidR="00A95B63">
        <w:rPr>
          <w:rFonts w:ascii="Calibri" w:hAnsi="Calibri" w:cs="Arial"/>
        </w:rPr>
        <w:t>6</w:t>
      </w:r>
    </w:p>
    <w:p w14:paraId="6965A2FF" w14:textId="77777777" w:rsidR="00905765" w:rsidRPr="008E7149" w:rsidRDefault="00905765" w:rsidP="00905765">
      <w:pPr>
        <w:rPr>
          <w:rFonts w:ascii="Calibri" w:hAnsi="Calibri" w:cs="Arial"/>
          <w:color w:val="00467A"/>
          <w:sz w:val="22"/>
          <w:szCs w:val="22"/>
        </w:rPr>
      </w:pPr>
    </w:p>
    <w:p w14:paraId="7B2B0167" w14:textId="77777777" w:rsidR="00B214A6" w:rsidRPr="008E7149" w:rsidRDefault="00B214A6" w:rsidP="00905765">
      <w:pPr>
        <w:rPr>
          <w:rFonts w:ascii="Calibri" w:hAnsi="Calibri" w:cs="Arial"/>
          <w:color w:val="00467A"/>
          <w:sz w:val="22"/>
          <w:szCs w:val="22"/>
        </w:rPr>
      </w:pPr>
    </w:p>
    <w:p w14:paraId="3BE1B46B" w14:textId="36E94922" w:rsidR="00133762" w:rsidRDefault="00905765" w:rsidP="00133762">
      <w:pPr>
        <w:pStyle w:val="Overskrift1"/>
        <w:contextualSpacing/>
        <w:rPr>
          <w:rFonts w:ascii="Calibri" w:hAnsi="Calibri" w:cs="Arial"/>
          <w:i w:val="0"/>
          <w:color w:val="0000FF"/>
        </w:rPr>
      </w:pPr>
      <w:bookmarkStart w:id="0" w:name="_Toc36857777"/>
      <w:bookmarkStart w:id="1" w:name="_Toc164735775"/>
      <w:r w:rsidRPr="008E7149">
        <w:rPr>
          <w:rFonts w:ascii="Calibri" w:hAnsi="Calibri" w:cs="Arial"/>
          <w:i w:val="0"/>
        </w:rPr>
        <w:t>Tilbudsbre</w:t>
      </w:r>
      <w:bookmarkEnd w:id="0"/>
      <w:bookmarkEnd w:id="1"/>
      <w:r w:rsidRPr="008E7149">
        <w:rPr>
          <w:rFonts w:ascii="Calibri" w:hAnsi="Calibri" w:cs="Arial"/>
          <w:i w:val="0"/>
        </w:rPr>
        <w:t xml:space="preserve">v </w:t>
      </w:r>
      <w:r w:rsidR="008A3D79">
        <w:rPr>
          <w:rFonts w:ascii="Calibri" w:hAnsi="Calibri" w:cs="Arial"/>
          <w:i w:val="0"/>
        </w:rPr>
        <w:t xml:space="preserve">Rammeavtale </w:t>
      </w:r>
      <w:r w:rsidR="007747E3">
        <w:rPr>
          <w:rFonts w:ascii="Calibri" w:hAnsi="Calibri" w:cs="Arial"/>
          <w:i w:val="0"/>
        </w:rPr>
        <w:t>vintervedlikehold</w:t>
      </w:r>
      <w:r w:rsidR="008A3D79">
        <w:rPr>
          <w:rFonts w:ascii="Calibri" w:hAnsi="Calibri" w:cs="Arial"/>
          <w:i w:val="0"/>
        </w:rPr>
        <w:t xml:space="preserve"> i Hitra kommune</w:t>
      </w:r>
    </w:p>
    <w:p w14:paraId="5CD34B34" w14:textId="77777777" w:rsidR="005002CD" w:rsidRDefault="005002CD" w:rsidP="005002CD">
      <w:pPr>
        <w:rPr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9"/>
        <w:gridCol w:w="7234"/>
      </w:tblGrid>
      <w:tr w:rsidR="005002CD" w14:paraId="4B709952" w14:textId="77777777" w:rsidTr="00365754">
        <w:tc>
          <w:tcPr>
            <w:tcW w:w="987" w:type="pct"/>
            <w:shd w:val="clear" w:color="auto" w:fill="00B0F0"/>
          </w:tcPr>
          <w:p w14:paraId="30F8FE08" w14:textId="77777777" w:rsidR="005002CD" w:rsidRPr="00F46BA9" w:rsidRDefault="005002CD" w:rsidP="00F46BA9">
            <w:pPr>
              <w:spacing w:before="40" w:after="40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F46BA9">
              <w:rPr>
                <w:rFonts w:ascii="Calibri" w:hAnsi="Calibri" w:cs="Arial"/>
                <w:b/>
                <w:bCs/>
                <w:sz w:val="22"/>
                <w:szCs w:val="22"/>
              </w:rPr>
              <w:t>Tilbyder</w:t>
            </w:r>
          </w:p>
        </w:tc>
        <w:tc>
          <w:tcPr>
            <w:tcW w:w="4013" w:type="pct"/>
          </w:tcPr>
          <w:p w14:paraId="5B364136" w14:textId="77777777" w:rsidR="005002CD" w:rsidRDefault="005002CD" w:rsidP="00F46BA9">
            <w:pPr>
              <w:spacing w:before="40" w:after="40"/>
              <w:rPr>
                <w:lang w:eastAsia="en-US"/>
              </w:rPr>
            </w:pPr>
          </w:p>
        </w:tc>
      </w:tr>
      <w:tr w:rsidR="005002CD" w14:paraId="0353D94A" w14:textId="77777777" w:rsidTr="00365754">
        <w:tc>
          <w:tcPr>
            <w:tcW w:w="987" w:type="pct"/>
            <w:shd w:val="clear" w:color="auto" w:fill="00B0F0"/>
          </w:tcPr>
          <w:p w14:paraId="39B6BD6D" w14:textId="77777777" w:rsidR="005002CD" w:rsidRPr="00F46BA9" w:rsidRDefault="005002CD" w:rsidP="00F46BA9">
            <w:pPr>
              <w:spacing w:before="40" w:after="40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F46BA9">
              <w:rPr>
                <w:rFonts w:ascii="Calibri" w:hAnsi="Calibri" w:cs="Arial"/>
                <w:b/>
                <w:bCs/>
                <w:sz w:val="22"/>
                <w:szCs w:val="22"/>
              </w:rPr>
              <w:t>Org.nr</w:t>
            </w:r>
          </w:p>
        </w:tc>
        <w:tc>
          <w:tcPr>
            <w:tcW w:w="4013" w:type="pct"/>
          </w:tcPr>
          <w:p w14:paraId="328DC1E2" w14:textId="77777777" w:rsidR="005002CD" w:rsidRDefault="005002CD" w:rsidP="00F46BA9">
            <w:pPr>
              <w:spacing w:before="40" w:after="40"/>
              <w:rPr>
                <w:lang w:eastAsia="en-US"/>
              </w:rPr>
            </w:pPr>
          </w:p>
        </w:tc>
      </w:tr>
      <w:tr w:rsidR="005002CD" w14:paraId="7319EF11" w14:textId="77777777" w:rsidTr="00365754">
        <w:tc>
          <w:tcPr>
            <w:tcW w:w="987" w:type="pct"/>
            <w:shd w:val="clear" w:color="auto" w:fill="00B0F0"/>
          </w:tcPr>
          <w:p w14:paraId="42C3ABB9" w14:textId="77777777" w:rsidR="005002CD" w:rsidRPr="00F46BA9" w:rsidRDefault="005002CD" w:rsidP="00F46BA9">
            <w:pPr>
              <w:spacing w:before="40" w:after="40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F46BA9">
              <w:rPr>
                <w:rFonts w:ascii="Calibri" w:hAnsi="Calibri" w:cs="Arial"/>
                <w:b/>
                <w:bCs/>
                <w:sz w:val="22"/>
                <w:szCs w:val="22"/>
              </w:rPr>
              <w:t>Kontaktperson</w:t>
            </w:r>
          </w:p>
        </w:tc>
        <w:tc>
          <w:tcPr>
            <w:tcW w:w="4013" w:type="pct"/>
          </w:tcPr>
          <w:p w14:paraId="679FA8C1" w14:textId="77777777" w:rsidR="005002CD" w:rsidRDefault="005002CD" w:rsidP="00F46BA9">
            <w:pPr>
              <w:spacing w:before="40" w:after="40"/>
              <w:rPr>
                <w:lang w:eastAsia="en-US"/>
              </w:rPr>
            </w:pPr>
          </w:p>
        </w:tc>
      </w:tr>
      <w:tr w:rsidR="005002CD" w14:paraId="20735AFE" w14:textId="77777777" w:rsidTr="00365754">
        <w:tc>
          <w:tcPr>
            <w:tcW w:w="987" w:type="pct"/>
            <w:shd w:val="clear" w:color="auto" w:fill="00B0F0"/>
          </w:tcPr>
          <w:p w14:paraId="44F56227" w14:textId="77777777" w:rsidR="005002CD" w:rsidRPr="00F46BA9" w:rsidRDefault="005002CD" w:rsidP="00F46BA9">
            <w:pPr>
              <w:spacing w:before="40" w:after="40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F46BA9">
              <w:rPr>
                <w:rFonts w:ascii="Calibri" w:hAnsi="Calibri" w:cs="Arial"/>
                <w:b/>
                <w:bCs/>
                <w:sz w:val="22"/>
                <w:szCs w:val="22"/>
              </w:rPr>
              <w:t>Telefon</w:t>
            </w:r>
          </w:p>
        </w:tc>
        <w:tc>
          <w:tcPr>
            <w:tcW w:w="4013" w:type="pct"/>
          </w:tcPr>
          <w:p w14:paraId="14C33921" w14:textId="77777777" w:rsidR="005002CD" w:rsidRDefault="005002CD" w:rsidP="00F46BA9">
            <w:pPr>
              <w:spacing w:before="40" w:after="40"/>
              <w:rPr>
                <w:lang w:eastAsia="en-US"/>
              </w:rPr>
            </w:pPr>
          </w:p>
        </w:tc>
      </w:tr>
      <w:tr w:rsidR="005002CD" w14:paraId="52462958" w14:textId="77777777" w:rsidTr="00365754">
        <w:tc>
          <w:tcPr>
            <w:tcW w:w="987" w:type="pct"/>
            <w:shd w:val="clear" w:color="auto" w:fill="00B0F0"/>
          </w:tcPr>
          <w:p w14:paraId="04767800" w14:textId="77777777" w:rsidR="005002CD" w:rsidRPr="00F46BA9" w:rsidRDefault="005002CD" w:rsidP="00F46BA9">
            <w:pPr>
              <w:spacing w:before="40" w:after="40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F46BA9">
              <w:rPr>
                <w:rFonts w:ascii="Calibri" w:hAnsi="Calibri" w:cs="Arial"/>
                <w:b/>
                <w:bCs/>
                <w:sz w:val="22"/>
                <w:szCs w:val="22"/>
              </w:rPr>
              <w:t>E-postadresse</w:t>
            </w:r>
          </w:p>
        </w:tc>
        <w:tc>
          <w:tcPr>
            <w:tcW w:w="4013" w:type="pct"/>
          </w:tcPr>
          <w:p w14:paraId="4FE6548B" w14:textId="77777777" w:rsidR="005002CD" w:rsidRDefault="005002CD" w:rsidP="00F46BA9">
            <w:pPr>
              <w:spacing w:before="40" w:after="40"/>
              <w:rPr>
                <w:lang w:eastAsia="en-US"/>
              </w:rPr>
            </w:pPr>
          </w:p>
        </w:tc>
      </w:tr>
      <w:tr w:rsidR="005002CD" w14:paraId="41FBCEF3" w14:textId="77777777" w:rsidTr="00365754">
        <w:tc>
          <w:tcPr>
            <w:tcW w:w="987" w:type="pct"/>
            <w:shd w:val="clear" w:color="auto" w:fill="00B0F0"/>
          </w:tcPr>
          <w:p w14:paraId="68ACEE6E" w14:textId="77777777" w:rsidR="005002CD" w:rsidRPr="00F46BA9" w:rsidRDefault="005002CD" w:rsidP="00F46BA9">
            <w:pPr>
              <w:spacing w:before="40" w:after="40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F46BA9">
              <w:rPr>
                <w:rFonts w:ascii="Calibri" w:hAnsi="Calibri" w:cs="Arial"/>
                <w:b/>
                <w:bCs/>
                <w:sz w:val="22"/>
                <w:szCs w:val="22"/>
              </w:rPr>
              <w:t>Postadresse</w:t>
            </w:r>
          </w:p>
        </w:tc>
        <w:tc>
          <w:tcPr>
            <w:tcW w:w="4013" w:type="pct"/>
          </w:tcPr>
          <w:p w14:paraId="4D43ED84" w14:textId="77777777" w:rsidR="005002CD" w:rsidRDefault="005002CD" w:rsidP="00F46BA9">
            <w:pPr>
              <w:spacing w:before="40" w:after="40"/>
              <w:rPr>
                <w:lang w:eastAsia="en-US"/>
              </w:rPr>
            </w:pPr>
          </w:p>
        </w:tc>
      </w:tr>
      <w:tr w:rsidR="005002CD" w14:paraId="3A87C042" w14:textId="77777777" w:rsidTr="00365754">
        <w:tc>
          <w:tcPr>
            <w:tcW w:w="987" w:type="pct"/>
            <w:shd w:val="clear" w:color="auto" w:fill="00B0F0"/>
          </w:tcPr>
          <w:p w14:paraId="743F0CA0" w14:textId="77777777" w:rsidR="005002CD" w:rsidRPr="00F46BA9" w:rsidRDefault="005002CD" w:rsidP="00F46BA9">
            <w:pPr>
              <w:spacing w:before="40" w:after="40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F46BA9">
              <w:rPr>
                <w:rFonts w:ascii="Calibri" w:hAnsi="Calibri" w:cs="Arial"/>
                <w:b/>
                <w:bCs/>
                <w:sz w:val="22"/>
                <w:szCs w:val="22"/>
              </w:rPr>
              <w:t>Poststed</w:t>
            </w:r>
          </w:p>
        </w:tc>
        <w:tc>
          <w:tcPr>
            <w:tcW w:w="4013" w:type="pct"/>
          </w:tcPr>
          <w:p w14:paraId="31D459DA" w14:textId="77777777" w:rsidR="005002CD" w:rsidRDefault="005002CD" w:rsidP="00F46BA9">
            <w:pPr>
              <w:spacing w:before="40" w:after="40"/>
              <w:rPr>
                <w:lang w:eastAsia="en-US"/>
              </w:rPr>
            </w:pPr>
          </w:p>
        </w:tc>
      </w:tr>
    </w:tbl>
    <w:p w14:paraId="4190188D" w14:textId="77777777" w:rsidR="00905765" w:rsidRPr="008E7149" w:rsidRDefault="00905765" w:rsidP="00905765">
      <w:pPr>
        <w:pStyle w:val="Brdtekst"/>
        <w:spacing w:after="0"/>
        <w:rPr>
          <w:rFonts w:ascii="Calibri" w:hAnsi="Calibri" w:cs="Arial"/>
          <w:sz w:val="22"/>
          <w:szCs w:val="22"/>
        </w:rPr>
      </w:pPr>
    </w:p>
    <w:p w14:paraId="3AD25FF7" w14:textId="322CE4D1" w:rsidR="00980C12" w:rsidRDefault="00905765" w:rsidP="00980C12">
      <w:pPr>
        <w:ind w:left="-142"/>
        <w:rPr>
          <w:rFonts w:ascii="Calibri" w:hAnsi="Calibri" w:cs="Arial"/>
          <w:sz w:val="22"/>
          <w:szCs w:val="22"/>
        </w:rPr>
      </w:pPr>
      <w:r w:rsidRPr="008E7149">
        <w:rPr>
          <w:rFonts w:ascii="Calibri" w:hAnsi="Calibri" w:cs="Arial"/>
          <w:sz w:val="22"/>
          <w:szCs w:val="22"/>
        </w:rPr>
        <w:t>Vi viser til mottatt konkurransegrunnlag. Vi har gleden av å inngi et komplett tilbud i henhold til de forutsetninger som er gitt i konkurransegrunnlaget</w:t>
      </w:r>
      <w:r w:rsidR="00053CE4">
        <w:rPr>
          <w:rFonts w:ascii="Calibri" w:hAnsi="Calibri" w:cs="Arial"/>
          <w:sz w:val="22"/>
          <w:szCs w:val="22"/>
        </w:rPr>
        <w:t xml:space="preserve"> på følgende rode:</w:t>
      </w:r>
    </w:p>
    <w:p w14:paraId="079CFE28" w14:textId="2CCEFBD4" w:rsidR="00053CE4" w:rsidRDefault="00053CE4" w:rsidP="00980C12">
      <w:pPr>
        <w:ind w:left="-142"/>
        <w:rPr>
          <w:rFonts w:ascii="Calibri" w:hAnsi="Calibri" w:cs="Arial"/>
          <w:sz w:val="22"/>
          <w:szCs w:val="22"/>
        </w:rPr>
      </w:pPr>
    </w:p>
    <w:p w14:paraId="6554935D" w14:textId="77777777" w:rsidR="00F64314" w:rsidRDefault="00053CE4" w:rsidP="00F64314">
      <w:pPr>
        <w:ind w:left="-142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…………………</w:t>
      </w:r>
      <w:proofErr w:type="gramStart"/>
      <w:r>
        <w:rPr>
          <w:rFonts w:ascii="Calibri" w:hAnsi="Calibri" w:cs="Arial"/>
          <w:sz w:val="22"/>
          <w:szCs w:val="22"/>
        </w:rPr>
        <w:t>………….</w:t>
      </w:r>
      <w:proofErr w:type="gramEnd"/>
      <w:r>
        <w:rPr>
          <w:rFonts w:ascii="Calibri" w:hAnsi="Calibri" w:cs="Arial"/>
          <w:sz w:val="22"/>
          <w:szCs w:val="22"/>
        </w:rPr>
        <w:t>(</w:t>
      </w:r>
      <w:r w:rsidRPr="00F64314">
        <w:rPr>
          <w:rFonts w:ascii="Calibri" w:hAnsi="Calibri" w:cs="Arial"/>
          <w:sz w:val="22"/>
          <w:szCs w:val="22"/>
          <w:highlight w:val="yellow"/>
        </w:rPr>
        <w:t xml:space="preserve">fyll inn </w:t>
      </w:r>
      <w:proofErr w:type="spellStart"/>
      <w:r w:rsidRPr="00F64314">
        <w:rPr>
          <w:rFonts w:ascii="Calibri" w:hAnsi="Calibri" w:cs="Arial"/>
          <w:sz w:val="22"/>
          <w:szCs w:val="22"/>
          <w:highlight w:val="yellow"/>
        </w:rPr>
        <w:t>rodenr</w:t>
      </w:r>
      <w:proofErr w:type="spellEnd"/>
      <w:r w:rsidR="00F64314" w:rsidRPr="00F64314">
        <w:rPr>
          <w:rFonts w:ascii="Calibri" w:hAnsi="Calibri" w:cs="Arial"/>
          <w:sz w:val="22"/>
          <w:szCs w:val="22"/>
          <w:highlight w:val="yellow"/>
        </w:rPr>
        <w:t>.)</w:t>
      </w:r>
    </w:p>
    <w:p w14:paraId="02F38386" w14:textId="78A635DE" w:rsidR="00B214A6" w:rsidRPr="008E7149" w:rsidRDefault="00F64314" w:rsidP="00F64314">
      <w:pPr>
        <w:ind w:left="-142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br/>
      </w:r>
      <w:r w:rsidR="00B214A6" w:rsidRPr="008E7149">
        <w:rPr>
          <w:rFonts w:ascii="Calibri" w:hAnsi="Calibri" w:cs="Arial"/>
          <w:sz w:val="22"/>
          <w:szCs w:val="22"/>
        </w:rPr>
        <w:t>Vi leverer tilbud etter følgende leverandørkonstellasjon:</w:t>
      </w:r>
    </w:p>
    <w:p w14:paraId="53096DFE" w14:textId="77777777" w:rsidR="00B214A6" w:rsidRPr="008E7149" w:rsidRDefault="00B214A6" w:rsidP="004A0C2C">
      <w:pPr>
        <w:numPr>
          <w:ilvl w:val="0"/>
          <w:numId w:val="7"/>
        </w:numPr>
        <w:ind w:left="1068"/>
        <w:rPr>
          <w:rFonts w:ascii="Calibri" w:hAnsi="Calibri" w:cs="Arial"/>
          <w:sz w:val="22"/>
          <w:szCs w:val="22"/>
        </w:rPr>
      </w:pPr>
      <w:r w:rsidRPr="008E7149">
        <w:rPr>
          <w:rFonts w:ascii="Calibri" w:hAnsi="Calibri" w:cs="Arial"/>
          <w:sz w:val="22"/>
          <w:szCs w:val="22"/>
        </w:rPr>
        <w:t>En leverandør.</w:t>
      </w:r>
    </w:p>
    <w:p w14:paraId="2BCD799A" w14:textId="77777777" w:rsidR="00B214A6" w:rsidRPr="008E7149" w:rsidRDefault="00B214A6" w:rsidP="004A0C2C">
      <w:pPr>
        <w:numPr>
          <w:ilvl w:val="0"/>
          <w:numId w:val="7"/>
        </w:numPr>
        <w:ind w:left="1068"/>
        <w:rPr>
          <w:rFonts w:ascii="Calibri" w:hAnsi="Calibri" w:cs="Arial"/>
          <w:iCs/>
          <w:sz w:val="22"/>
          <w:szCs w:val="22"/>
        </w:rPr>
      </w:pPr>
      <w:r w:rsidRPr="008E7149">
        <w:rPr>
          <w:rFonts w:ascii="Calibri" w:hAnsi="Calibri" w:cs="Arial"/>
          <w:sz w:val="22"/>
          <w:szCs w:val="22"/>
        </w:rPr>
        <w:t>En hovedleverandør med en/flere underleverandør(er)</w:t>
      </w:r>
      <w:r w:rsidRPr="008E7149">
        <w:rPr>
          <w:rFonts w:ascii="Calibri" w:hAnsi="Calibri" w:cs="Arial"/>
          <w:iCs/>
          <w:sz w:val="22"/>
          <w:szCs w:val="22"/>
        </w:rPr>
        <w:t>.</w:t>
      </w:r>
      <w:r w:rsidR="00956BFF">
        <w:rPr>
          <w:rFonts w:ascii="Calibri" w:hAnsi="Calibri" w:cs="Arial"/>
          <w:iCs/>
          <w:sz w:val="22"/>
          <w:szCs w:val="22"/>
        </w:rPr>
        <w:t xml:space="preserve"> Vedlegg J</w:t>
      </w:r>
      <w:r w:rsidR="001F6FDF">
        <w:rPr>
          <w:rFonts w:ascii="Calibri" w:hAnsi="Calibri" w:cs="Arial"/>
          <w:iCs/>
          <w:sz w:val="22"/>
          <w:szCs w:val="22"/>
        </w:rPr>
        <w:t xml:space="preserve"> er utfylt.</w:t>
      </w:r>
      <w:r w:rsidR="00F31FBC">
        <w:rPr>
          <w:rFonts w:ascii="Calibri" w:hAnsi="Calibri" w:cs="Arial"/>
          <w:iCs/>
          <w:sz w:val="22"/>
          <w:szCs w:val="22"/>
        </w:rPr>
        <w:br/>
      </w:r>
    </w:p>
    <w:p w14:paraId="04BEC8A3" w14:textId="77777777" w:rsidR="00F31FBC" w:rsidRDefault="00905765" w:rsidP="004A0C2C">
      <w:pPr>
        <w:numPr>
          <w:ilvl w:val="0"/>
          <w:numId w:val="7"/>
        </w:numPr>
        <w:ind w:left="1068"/>
        <w:rPr>
          <w:rFonts w:ascii="Calibri" w:hAnsi="Calibri" w:cs="Arial"/>
          <w:sz w:val="22"/>
          <w:szCs w:val="22"/>
        </w:rPr>
      </w:pPr>
      <w:r w:rsidRPr="005002CD">
        <w:rPr>
          <w:rFonts w:ascii="Calibri" w:hAnsi="Calibri" w:cs="Arial"/>
          <w:sz w:val="22"/>
          <w:szCs w:val="22"/>
        </w:rPr>
        <w:t xml:space="preserve">Tilbudet leveres </w:t>
      </w:r>
      <w:r w:rsidR="00F31FBC">
        <w:rPr>
          <w:rFonts w:ascii="Calibri" w:hAnsi="Calibri" w:cs="Arial"/>
          <w:sz w:val="22"/>
          <w:szCs w:val="22"/>
        </w:rPr>
        <w:t>med</w:t>
      </w:r>
      <w:r w:rsidR="00956BFF">
        <w:rPr>
          <w:rFonts w:ascii="Calibri" w:hAnsi="Calibri" w:cs="Arial"/>
          <w:sz w:val="22"/>
          <w:szCs w:val="22"/>
        </w:rPr>
        <w:t xml:space="preserve"> forbehold, og vedlegg I</w:t>
      </w:r>
      <w:r w:rsidR="001F6FDF">
        <w:rPr>
          <w:rFonts w:ascii="Calibri" w:hAnsi="Calibri" w:cs="Arial"/>
          <w:sz w:val="22"/>
          <w:szCs w:val="22"/>
        </w:rPr>
        <w:t xml:space="preserve"> er utfylt.</w:t>
      </w:r>
    </w:p>
    <w:p w14:paraId="2623D7D4" w14:textId="77777777" w:rsidR="00905765" w:rsidRDefault="00F31FBC" w:rsidP="00F31FBC">
      <w:pPr>
        <w:numPr>
          <w:ilvl w:val="0"/>
          <w:numId w:val="7"/>
        </w:numPr>
        <w:ind w:left="1068"/>
        <w:rPr>
          <w:rFonts w:ascii="Calibri" w:hAnsi="Calibri" w:cs="Arial"/>
          <w:sz w:val="22"/>
          <w:szCs w:val="22"/>
        </w:rPr>
      </w:pPr>
      <w:r w:rsidRPr="005002CD">
        <w:rPr>
          <w:rFonts w:ascii="Calibri" w:hAnsi="Calibri" w:cs="Arial"/>
          <w:sz w:val="22"/>
          <w:szCs w:val="22"/>
        </w:rPr>
        <w:t xml:space="preserve">Tilbudet leveres uten forbehold.  </w:t>
      </w:r>
      <w:r w:rsidR="00905765" w:rsidRPr="00F31FBC">
        <w:rPr>
          <w:rFonts w:ascii="Calibri" w:hAnsi="Calibri" w:cs="Arial"/>
          <w:sz w:val="22"/>
          <w:szCs w:val="22"/>
        </w:rPr>
        <w:t xml:space="preserve"> </w:t>
      </w:r>
    </w:p>
    <w:p w14:paraId="481BA5D9" w14:textId="77777777" w:rsidR="00F31FBC" w:rsidRPr="00F31FBC" w:rsidRDefault="00F31FBC" w:rsidP="00F31FBC">
      <w:pPr>
        <w:ind w:left="1068"/>
        <w:rPr>
          <w:rFonts w:ascii="Calibri" w:hAnsi="Calibri" w:cs="Arial"/>
          <w:sz w:val="22"/>
          <w:szCs w:val="22"/>
        </w:rPr>
      </w:pPr>
    </w:p>
    <w:p w14:paraId="67B65AC2" w14:textId="77777777" w:rsidR="0046725C" w:rsidRPr="008E7149" w:rsidRDefault="0046725C" w:rsidP="004A0C2C">
      <w:pPr>
        <w:numPr>
          <w:ilvl w:val="0"/>
          <w:numId w:val="7"/>
        </w:numPr>
        <w:ind w:left="1068"/>
        <w:rPr>
          <w:rFonts w:ascii="Calibri" w:hAnsi="Calibri"/>
          <w:sz w:val="22"/>
          <w:szCs w:val="22"/>
        </w:rPr>
      </w:pPr>
      <w:r w:rsidRPr="008E7149">
        <w:rPr>
          <w:rFonts w:ascii="Calibri" w:hAnsi="Calibri"/>
          <w:sz w:val="22"/>
          <w:szCs w:val="22"/>
        </w:rPr>
        <w:t xml:space="preserve">Tilbudet inneholder ikke taushetsbelagte opplysninger.      </w:t>
      </w:r>
    </w:p>
    <w:p w14:paraId="59C4B804" w14:textId="77777777" w:rsidR="004A0C2C" w:rsidRPr="00193D06" w:rsidRDefault="0046725C" w:rsidP="00193D06">
      <w:pPr>
        <w:numPr>
          <w:ilvl w:val="0"/>
          <w:numId w:val="7"/>
        </w:numPr>
        <w:ind w:left="1068"/>
        <w:rPr>
          <w:rFonts w:ascii="Calibri" w:hAnsi="Calibri"/>
          <w:sz w:val="22"/>
          <w:szCs w:val="22"/>
        </w:rPr>
      </w:pPr>
      <w:r w:rsidRPr="008E7149">
        <w:rPr>
          <w:rFonts w:ascii="Calibri" w:hAnsi="Calibri"/>
          <w:sz w:val="22"/>
          <w:szCs w:val="22"/>
        </w:rPr>
        <w:t>Tilbudet inneholder taushetsbelagte oppl</w:t>
      </w:r>
      <w:r w:rsidR="008361AB">
        <w:rPr>
          <w:rFonts w:ascii="Calibri" w:hAnsi="Calibri"/>
          <w:sz w:val="22"/>
          <w:szCs w:val="22"/>
        </w:rPr>
        <w:t xml:space="preserve">ysninger, og </w:t>
      </w:r>
      <w:r w:rsidR="00896272" w:rsidRPr="00896272">
        <w:rPr>
          <w:rFonts w:ascii="Calibri" w:hAnsi="Calibri"/>
          <w:sz w:val="22"/>
          <w:szCs w:val="22"/>
        </w:rPr>
        <w:t xml:space="preserve">vedlegg </w:t>
      </w:r>
      <w:r w:rsidR="00F31FBC" w:rsidRPr="00F31FBC">
        <w:rPr>
          <w:rFonts w:ascii="Calibri" w:hAnsi="Calibri"/>
          <w:sz w:val="22"/>
          <w:szCs w:val="22"/>
        </w:rPr>
        <w:t>H</w:t>
      </w:r>
      <w:r w:rsidR="008361AB" w:rsidRPr="00F31FBC">
        <w:rPr>
          <w:rFonts w:ascii="Calibri" w:hAnsi="Calibri"/>
          <w:sz w:val="22"/>
          <w:szCs w:val="22"/>
        </w:rPr>
        <w:t xml:space="preserve"> </w:t>
      </w:r>
      <w:r w:rsidR="008361AB" w:rsidRPr="00896272">
        <w:rPr>
          <w:rFonts w:ascii="Calibri" w:hAnsi="Calibri"/>
          <w:sz w:val="22"/>
          <w:szCs w:val="22"/>
        </w:rPr>
        <w:t>er utfyl</w:t>
      </w:r>
      <w:r w:rsidR="005002CD" w:rsidRPr="00896272">
        <w:rPr>
          <w:rFonts w:ascii="Calibri" w:hAnsi="Calibri"/>
          <w:sz w:val="22"/>
          <w:szCs w:val="22"/>
        </w:rPr>
        <w:t xml:space="preserve">t.    </w:t>
      </w:r>
    </w:p>
    <w:p w14:paraId="6AD44EBD" w14:textId="77777777" w:rsidR="004A0C2C" w:rsidRDefault="004A0C2C" w:rsidP="00193D06">
      <w:pPr>
        <w:rPr>
          <w:rFonts w:ascii="Calibri" w:hAnsi="Calibri" w:cs="Arial"/>
          <w:sz w:val="22"/>
          <w:szCs w:val="22"/>
        </w:rPr>
      </w:pPr>
    </w:p>
    <w:p w14:paraId="6DDD87F7" w14:textId="77777777" w:rsidR="00905765" w:rsidRPr="005002CD" w:rsidRDefault="00905765" w:rsidP="005002CD">
      <w:pPr>
        <w:numPr>
          <w:ilvl w:val="0"/>
          <w:numId w:val="7"/>
        </w:numPr>
        <w:rPr>
          <w:rFonts w:ascii="Calibri" w:hAnsi="Calibri" w:cs="Arial"/>
          <w:sz w:val="22"/>
          <w:szCs w:val="22"/>
        </w:rPr>
      </w:pPr>
      <w:r w:rsidRPr="005002CD">
        <w:rPr>
          <w:rFonts w:ascii="Calibri" w:hAnsi="Calibri" w:cs="Arial"/>
          <w:sz w:val="22"/>
          <w:szCs w:val="22"/>
        </w:rPr>
        <w:t xml:space="preserve">Tilbyder bekrefter at han i løpet av de siste fem år ikke er rettskraftig dømt for deltakelse i en kriminell organisasjon eller for korrupsjon, bedrageri eller hvitvasking av penger, eller at han ved en rettskraftig dom er kjent skyldig i straffbare forhold som angår den yrkesmessige vandel. </w:t>
      </w:r>
    </w:p>
    <w:p w14:paraId="66B610BB" w14:textId="1D4472E5" w:rsidR="00905765" w:rsidRPr="008E7149" w:rsidRDefault="00F43743" w:rsidP="00905765">
      <w:pPr>
        <w:pStyle w:val="Brdtekst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br/>
      </w:r>
    </w:p>
    <w:p w14:paraId="71ACB577" w14:textId="77777777" w:rsidR="00905765" w:rsidRPr="008E7149" w:rsidRDefault="00905765" w:rsidP="00905765">
      <w:pPr>
        <w:pStyle w:val="Brdtekst"/>
        <w:rPr>
          <w:rFonts w:ascii="Calibri" w:hAnsi="Calibri" w:cs="Arial"/>
          <w:sz w:val="22"/>
          <w:szCs w:val="22"/>
        </w:rPr>
      </w:pPr>
      <w:r w:rsidRPr="008E7149">
        <w:rPr>
          <w:rFonts w:ascii="Calibri" w:hAnsi="Calibri" w:cs="Arial"/>
          <w:sz w:val="22"/>
          <w:szCs w:val="22"/>
        </w:rPr>
        <w:t>Med vennlig hilsen</w:t>
      </w:r>
    </w:p>
    <w:p w14:paraId="09BA86C7" w14:textId="77777777" w:rsidR="00905765" w:rsidRPr="008E7149" w:rsidRDefault="00905765" w:rsidP="00905765">
      <w:pPr>
        <w:rPr>
          <w:rFonts w:ascii="Calibri" w:hAnsi="Calibri" w:cs="Arial"/>
          <w:i/>
          <w:sz w:val="22"/>
          <w:szCs w:val="22"/>
        </w:rPr>
      </w:pPr>
      <w:r w:rsidRPr="00F64314">
        <w:rPr>
          <w:rFonts w:ascii="Calibri" w:hAnsi="Calibri" w:cs="Arial"/>
          <w:i/>
          <w:sz w:val="22"/>
          <w:szCs w:val="22"/>
          <w:highlight w:val="yellow"/>
        </w:rPr>
        <w:t>(signatur)</w:t>
      </w:r>
      <w:r w:rsidRPr="008E7149">
        <w:rPr>
          <w:rFonts w:ascii="Calibri" w:hAnsi="Calibri" w:cs="Arial"/>
          <w:i/>
          <w:sz w:val="22"/>
          <w:szCs w:val="22"/>
        </w:rPr>
        <w:t xml:space="preserve"> </w:t>
      </w:r>
    </w:p>
    <w:p w14:paraId="1ABEE99F" w14:textId="77777777" w:rsidR="00440A17" w:rsidRPr="008E7149" w:rsidRDefault="00440A17" w:rsidP="00905765">
      <w:pPr>
        <w:pBdr>
          <w:bottom w:val="single" w:sz="12" w:space="1" w:color="auto"/>
        </w:pBdr>
        <w:rPr>
          <w:rFonts w:ascii="Calibri" w:hAnsi="Calibri" w:cs="Arial"/>
          <w:sz w:val="22"/>
          <w:szCs w:val="22"/>
        </w:rPr>
      </w:pPr>
    </w:p>
    <w:p w14:paraId="2ED8949B" w14:textId="4A743609" w:rsidR="00905765" w:rsidRPr="00F64314" w:rsidRDefault="00905765" w:rsidP="00905765">
      <w:pPr>
        <w:rPr>
          <w:rStyle w:val="Meldingshodeetikett"/>
          <w:rFonts w:ascii="Calibri" w:hAnsi="Calibri"/>
          <w:b w:val="0"/>
          <w:spacing w:val="0"/>
          <w:sz w:val="24"/>
        </w:rPr>
      </w:pPr>
      <w:r w:rsidRPr="008E7149">
        <w:rPr>
          <w:rStyle w:val="Meldingshodeetikett"/>
          <w:rFonts w:ascii="Calibri" w:hAnsi="Calibri" w:cs="Arial"/>
          <w:b w:val="0"/>
          <w:i/>
          <w:spacing w:val="0"/>
          <w:sz w:val="22"/>
          <w:szCs w:val="22"/>
        </w:rPr>
        <w:t>(navn i blokkbokstaver)</w:t>
      </w:r>
    </w:p>
    <w:p w14:paraId="56791D74" w14:textId="0BEFE6B0" w:rsidR="00746CA4" w:rsidRPr="00A75763" w:rsidRDefault="00746CA4" w:rsidP="00E01F33">
      <w:pPr>
        <w:rPr>
          <w:rStyle w:val="Meldingshodeetikett"/>
          <w:rFonts w:ascii="Calibri" w:hAnsi="Calibri" w:cs="Arial"/>
          <w:b w:val="0"/>
          <w:iCs/>
          <w:spacing w:val="0"/>
          <w:sz w:val="22"/>
          <w:szCs w:val="22"/>
        </w:rPr>
      </w:pPr>
    </w:p>
    <w:sectPr w:rsidR="00746CA4" w:rsidRPr="00A75763" w:rsidSect="003B5959">
      <w:headerReference w:type="default" r:id="rId10"/>
      <w:pgSz w:w="11906" w:h="16838"/>
      <w:pgMar w:top="1417" w:right="1466" w:bottom="1417" w:left="1417" w:header="360" w:footer="6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5CF21" w14:textId="77777777" w:rsidR="00AE3C8D" w:rsidRDefault="00AE3C8D">
      <w:r>
        <w:separator/>
      </w:r>
    </w:p>
  </w:endnote>
  <w:endnote w:type="continuationSeparator" w:id="0">
    <w:p w14:paraId="29C96888" w14:textId="77777777" w:rsidR="00AE3C8D" w:rsidRDefault="00AE3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863A2" w14:textId="77777777" w:rsidR="00AE3C8D" w:rsidRDefault="00AE3C8D">
      <w:r>
        <w:separator/>
      </w:r>
    </w:p>
  </w:footnote>
  <w:footnote w:type="continuationSeparator" w:id="0">
    <w:p w14:paraId="22D88FBE" w14:textId="77777777" w:rsidR="00AE3C8D" w:rsidRDefault="00AE3C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C8E9D" w14:textId="15162645" w:rsidR="0046725C" w:rsidRDefault="00365754">
    <w:pPr>
      <w:pStyle w:val="Topptekst"/>
      <w:tabs>
        <w:tab w:val="clear" w:pos="4153"/>
        <w:tab w:val="clear" w:pos="8306"/>
        <w:tab w:val="left" w:pos="4050"/>
      </w:tabs>
      <w:rPr>
        <w:rFonts w:ascii="Garamond" w:hAnsi="Garamond"/>
        <w:noProof/>
        <w:sz w:val="20"/>
      </w:rPr>
    </w:pPr>
    <w:r w:rsidRPr="00181BBA">
      <w:rPr>
        <w:noProof/>
      </w:rPr>
      <w:drawing>
        <wp:anchor distT="0" distB="0" distL="114300" distR="114300" simplePos="0" relativeHeight="251659264" behindDoc="0" locked="0" layoutInCell="1" allowOverlap="1" wp14:anchorId="396EBBA0" wp14:editId="4ABFDB1C">
          <wp:simplePos x="0" y="0"/>
          <wp:positionH relativeFrom="margin">
            <wp:align>left</wp:align>
          </wp:positionH>
          <wp:positionV relativeFrom="paragraph">
            <wp:posOffset>0</wp:posOffset>
          </wp:positionV>
          <wp:extent cx="1419686" cy="571500"/>
          <wp:effectExtent l="0" t="0" r="9525" b="0"/>
          <wp:wrapNone/>
          <wp:docPr id="1835935038" name="Bilde 1835935038" descr="Et bilde som inneholder diagram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3" descr="Et bilde som inneholder diagram&#10;&#10;Automatisk generert beskrivelse"/>
                  <pic:cNvPicPr/>
                </pic:nvPicPr>
                <pic:blipFill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9686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6725C">
      <w:rPr>
        <w:rFonts w:ascii="Garamond" w:hAnsi="Garamond"/>
        <w:noProof/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15791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E4A305F"/>
    <w:multiLevelType w:val="hybridMultilevel"/>
    <w:tmpl w:val="E514C488"/>
    <w:lvl w:ilvl="0" w:tplc="BDBA2D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FA3AF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4E211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2E13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2965B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DA82E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C883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A8DF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A6D9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A25F05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DDA347E"/>
    <w:multiLevelType w:val="hybridMultilevel"/>
    <w:tmpl w:val="13307B40"/>
    <w:lvl w:ilvl="0" w:tplc="B572490E">
      <w:start w:val="1"/>
      <w:numFmt w:val="bullet"/>
      <w:lvlText w:val="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08A090F"/>
    <w:multiLevelType w:val="hybridMultilevel"/>
    <w:tmpl w:val="64C2035E"/>
    <w:lvl w:ilvl="0" w:tplc="2DCEBD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06A4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0ECDAD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19ED5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08A98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CE6EFC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56C95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F6E634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AD0C91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B58780C"/>
    <w:multiLevelType w:val="hybridMultilevel"/>
    <w:tmpl w:val="5176A44A"/>
    <w:lvl w:ilvl="0" w:tplc="B572490E">
      <w:start w:val="1"/>
      <w:numFmt w:val="bullet"/>
      <w:lvlText w:val="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830BED"/>
    <w:multiLevelType w:val="hybridMultilevel"/>
    <w:tmpl w:val="61C67694"/>
    <w:lvl w:ilvl="0" w:tplc="57F6FC4C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D32C40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36494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449E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BC4AE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0609B8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62B1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1E3F0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4361B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13477055">
    <w:abstractNumId w:val="6"/>
  </w:num>
  <w:num w:numId="2" w16cid:durableId="43316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83397290">
    <w:abstractNumId w:val="4"/>
  </w:num>
  <w:num w:numId="4" w16cid:durableId="231083143">
    <w:abstractNumId w:val="1"/>
  </w:num>
  <w:num w:numId="5" w16cid:durableId="1480266730">
    <w:abstractNumId w:val="0"/>
  </w:num>
  <w:num w:numId="6" w16cid:durableId="444735441">
    <w:abstractNumId w:val="2"/>
  </w:num>
  <w:num w:numId="7" w16cid:durableId="65811235">
    <w:abstractNumId w:val="3"/>
  </w:num>
  <w:num w:numId="8" w16cid:durableId="10537692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>
      <o:colormru v:ext="edit" colors="#03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2387"/>
    <w:rsid w:val="00015ADF"/>
    <w:rsid w:val="00033EF4"/>
    <w:rsid w:val="00053CE4"/>
    <w:rsid w:val="000564BB"/>
    <w:rsid w:val="00067A08"/>
    <w:rsid w:val="000C5123"/>
    <w:rsid w:val="000D1B99"/>
    <w:rsid w:val="000E2856"/>
    <w:rsid w:val="000E6910"/>
    <w:rsid w:val="000F508A"/>
    <w:rsid w:val="001250A0"/>
    <w:rsid w:val="00130765"/>
    <w:rsid w:val="00133762"/>
    <w:rsid w:val="001344C8"/>
    <w:rsid w:val="0013672C"/>
    <w:rsid w:val="00140739"/>
    <w:rsid w:val="00163EB5"/>
    <w:rsid w:val="00171E39"/>
    <w:rsid w:val="00172FD2"/>
    <w:rsid w:val="00193D06"/>
    <w:rsid w:val="001C1E9A"/>
    <w:rsid w:val="001F540F"/>
    <w:rsid w:val="001F6FDF"/>
    <w:rsid w:val="00240C8E"/>
    <w:rsid w:val="0024778F"/>
    <w:rsid w:val="0026564C"/>
    <w:rsid w:val="00285283"/>
    <w:rsid w:val="002B5CB4"/>
    <w:rsid w:val="002E1C93"/>
    <w:rsid w:val="002F6119"/>
    <w:rsid w:val="00307B01"/>
    <w:rsid w:val="00325285"/>
    <w:rsid w:val="00346424"/>
    <w:rsid w:val="00362092"/>
    <w:rsid w:val="00365754"/>
    <w:rsid w:val="00371484"/>
    <w:rsid w:val="00380EA9"/>
    <w:rsid w:val="003B18E0"/>
    <w:rsid w:val="003B5959"/>
    <w:rsid w:val="003F1C85"/>
    <w:rsid w:val="00416520"/>
    <w:rsid w:val="00432671"/>
    <w:rsid w:val="00440A17"/>
    <w:rsid w:val="0046725C"/>
    <w:rsid w:val="00490530"/>
    <w:rsid w:val="004928A9"/>
    <w:rsid w:val="004A0C2C"/>
    <w:rsid w:val="004B0581"/>
    <w:rsid w:val="004B6D3E"/>
    <w:rsid w:val="004E1F0F"/>
    <w:rsid w:val="004E4471"/>
    <w:rsid w:val="005002CD"/>
    <w:rsid w:val="00501BF6"/>
    <w:rsid w:val="00513AF0"/>
    <w:rsid w:val="005541B9"/>
    <w:rsid w:val="005914D2"/>
    <w:rsid w:val="005A63A0"/>
    <w:rsid w:val="005A7753"/>
    <w:rsid w:val="005C56B1"/>
    <w:rsid w:val="005E0086"/>
    <w:rsid w:val="005E4167"/>
    <w:rsid w:val="005F4030"/>
    <w:rsid w:val="00635037"/>
    <w:rsid w:val="006412B0"/>
    <w:rsid w:val="00645A0C"/>
    <w:rsid w:val="00655B59"/>
    <w:rsid w:val="006720CE"/>
    <w:rsid w:val="006A518A"/>
    <w:rsid w:val="006B5FAB"/>
    <w:rsid w:val="006B7F3C"/>
    <w:rsid w:val="00736088"/>
    <w:rsid w:val="00746089"/>
    <w:rsid w:val="00746CA4"/>
    <w:rsid w:val="007508AE"/>
    <w:rsid w:val="007747E3"/>
    <w:rsid w:val="00782601"/>
    <w:rsid w:val="00790C53"/>
    <w:rsid w:val="007C6B0F"/>
    <w:rsid w:val="007E7B19"/>
    <w:rsid w:val="007F19F6"/>
    <w:rsid w:val="00821382"/>
    <w:rsid w:val="008308DC"/>
    <w:rsid w:val="00831F53"/>
    <w:rsid w:val="008361AB"/>
    <w:rsid w:val="00854FDB"/>
    <w:rsid w:val="00857A3F"/>
    <w:rsid w:val="00860D89"/>
    <w:rsid w:val="008638EE"/>
    <w:rsid w:val="00866FA7"/>
    <w:rsid w:val="00872B5F"/>
    <w:rsid w:val="0088779F"/>
    <w:rsid w:val="00892298"/>
    <w:rsid w:val="00896272"/>
    <w:rsid w:val="008A2387"/>
    <w:rsid w:val="008A3D79"/>
    <w:rsid w:val="008A6B52"/>
    <w:rsid w:val="008C4BCB"/>
    <w:rsid w:val="008D4040"/>
    <w:rsid w:val="008D5FD4"/>
    <w:rsid w:val="008E685D"/>
    <w:rsid w:val="008E7149"/>
    <w:rsid w:val="00905765"/>
    <w:rsid w:val="00941A12"/>
    <w:rsid w:val="00943F7C"/>
    <w:rsid w:val="00956BFF"/>
    <w:rsid w:val="00961439"/>
    <w:rsid w:val="00971642"/>
    <w:rsid w:val="00980C12"/>
    <w:rsid w:val="00983A12"/>
    <w:rsid w:val="009A691F"/>
    <w:rsid w:val="009C2A40"/>
    <w:rsid w:val="009D0917"/>
    <w:rsid w:val="009E5987"/>
    <w:rsid w:val="009E6B5F"/>
    <w:rsid w:val="009E7B69"/>
    <w:rsid w:val="00A01402"/>
    <w:rsid w:val="00A33AC3"/>
    <w:rsid w:val="00A33FBF"/>
    <w:rsid w:val="00A40907"/>
    <w:rsid w:val="00A54508"/>
    <w:rsid w:val="00A75763"/>
    <w:rsid w:val="00A93648"/>
    <w:rsid w:val="00A95B63"/>
    <w:rsid w:val="00AA7A50"/>
    <w:rsid w:val="00AC15C6"/>
    <w:rsid w:val="00AD4F7E"/>
    <w:rsid w:val="00AE3C8D"/>
    <w:rsid w:val="00B214A6"/>
    <w:rsid w:val="00B241A0"/>
    <w:rsid w:val="00BA1603"/>
    <w:rsid w:val="00BC615E"/>
    <w:rsid w:val="00C00724"/>
    <w:rsid w:val="00C312E5"/>
    <w:rsid w:val="00C3761E"/>
    <w:rsid w:val="00C456BB"/>
    <w:rsid w:val="00C97D88"/>
    <w:rsid w:val="00CA4813"/>
    <w:rsid w:val="00CD3BBB"/>
    <w:rsid w:val="00CF1717"/>
    <w:rsid w:val="00D34C03"/>
    <w:rsid w:val="00D843E5"/>
    <w:rsid w:val="00DB5060"/>
    <w:rsid w:val="00DC6887"/>
    <w:rsid w:val="00DD0F23"/>
    <w:rsid w:val="00DF793A"/>
    <w:rsid w:val="00E01F33"/>
    <w:rsid w:val="00E062E3"/>
    <w:rsid w:val="00E2218A"/>
    <w:rsid w:val="00E3076C"/>
    <w:rsid w:val="00E40ACF"/>
    <w:rsid w:val="00E9107A"/>
    <w:rsid w:val="00EC0BC6"/>
    <w:rsid w:val="00ED0134"/>
    <w:rsid w:val="00ED7981"/>
    <w:rsid w:val="00F0458E"/>
    <w:rsid w:val="00F11329"/>
    <w:rsid w:val="00F31FBC"/>
    <w:rsid w:val="00F43743"/>
    <w:rsid w:val="00F46BA9"/>
    <w:rsid w:val="00F64314"/>
    <w:rsid w:val="00F66874"/>
    <w:rsid w:val="00F75588"/>
    <w:rsid w:val="00F85517"/>
    <w:rsid w:val="00F97D81"/>
    <w:rsid w:val="00FA1C3D"/>
    <w:rsid w:val="00FA5B30"/>
    <w:rsid w:val="00FA6831"/>
    <w:rsid w:val="00FB55BD"/>
    <w:rsid w:val="00FD37F8"/>
    <w:rsid w:val="00FF3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39"/>
    </o:shapedefaults>
    <o:shapelayout v:ext="edit">
      <o:idmap v:ext="edit" data="2"/>
    </o:shapelayout>
  </w:shapeDefaults>
  <w:decimalSymbol w:val=","/>
  <w:listSeparator w:val=";"/>
  <w14:docId w14:val="05E8D315"/>
  <w15:chartTrackingRefBased/>
  <w15:docId w15:val="{CD172E3F-0B3C-44BE-882E-030A28A6D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5765"/>
    <w:rPr>
      <w:sz w:val="24"/>
      <w:szCs w:val="24"/>
    </w:rPr>
  </w:style>
  <w:style w:type="paragraph" w:styleId="Overskrift1">
    <w:name w:val="heading 1"/>
    <w:basedOn w:val="Normal"/>
    <w:next w:val="Normal"/>
    <w:link w:val="Overskrift1Tegn"/>
    <w:qFormat/>
    <w:pPr>
      <w:keepNext/>
      <w:tabs>
        <w:tab w:val="left" w:pos="0"/>
        <w:tab w:val="left" w:pos="1304"/>
        <w:tab w:val="left" w:pos="2608"/>
        <w:tab w:val="left" w:pos="3912"/>
        <w:tab w:val="left" w:pos="5216"/>
        <w:tab w:val="left" w:pos="6521"/>
        <w:tab w:val="left" w:pos="7825"/>
        <w:tab w:val="left" w:pos="9129"/>
      </w:tabs>
      <w:ind w:left="74" w:right="567"/>
      <w:outlineLvl w:val="0"/>
    </w:pPr>
    <w:rPr>
      <w:rFonts w:ascii="Garamond" w:hAnsi="Garamond"/>
      <w:b/>
      <w:bCs/>
      <w:i/>
      <w:sz w:val="32"/>
      <w:szCs w:val="20"/>
      <w:lang w:eastAsia="en-US"/>
    </w:rPr>
  </w:style>
  <w:style w:type="paragraph" w:styleId="Overskrift2">
    <w:name w:val="heading 2"/>
    <w:basedOn w:val="Normal"/>
    <w:next w:val="Normal"/>
    <w:qFormat/>
    <w:pPr>
      <w:keepNext/>
      <w:tabs>
        <w:tab w:val="left" w:pos="0"/>
        <w:tab w:val="left" w:pos="1304"/>
        <w:tab w:val="left" w:pos="2608"/>
        <w:tab w:val="left" w:pos="3912"/>
        <w:tab w:val="left" w:pos="5216"/>
        <w:tab w:val="left" w:pos="6521"/>
        <w:tab w:val="left" w:pos="7825"/>
        <w:tab w:val="left" w:pos="9129"/>
      </w:tabs>
      <w:ind w:left="72"/>
      <w:outlineLvl w:val="1"/>
    </w:pPr>
    <w:rPr>
      <w:rFonts w:ascii="Arial Black" w:hAnsi="Arial Black"/>
      <w:b/>
      <w:bCs/>
      <w:sz w:val="52"/>
    </w:rPr>
  </w:style>
  <w:style w:type="paragraph" w:styleId="Overskrift3">
    <w:name w:val="heading 3"/>
    <w:basedOn w:val="Normal"/>
    <w:next w:val="Normal"/>
    <w:qFormat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Overskrift4">
    <w:name w:val="heading 4"/>
    <w:basedOn w:val="Normal"/>
    <w:next w:val="Normal"/>
    <w:qFormat/>
    <w:pPr>
      <w:keepNext/>
      <w:tabs>
        <w:tab w:val="num" w:pos="864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paragraph" w:styleId="Overskrift5">
    <w:name w:val="heading 5"/>
    <w:basedOn w:val="Normal"/>
    <w:next w:val="Normal"/>
    <w:qFormat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Overskrift7">
    <w:name w:val="heading 7"/>
    <w:basedOn w:val="Normal"/>
    <w:next w:val="Normal"/>
    <w:qFormat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Overskrift8">
    <w:name w:val="heading 8"/>
    <w:basedOn w:val="Normal"/>
    <w:next w:val="Normal"/>
    <w:qFormat/>
    <w:pPr>
      <w:tabs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Overskrift9">
    <w:name w:val="heading 9"/>
    <w:basedOn w:val="Normal"/>
    <w:next w:val="Normal"/>
    <w:qFormat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rPr>
      <w:color w:val="0000FF"/>
      <w:u w:val="single"/>
    </w:rPr>
  </w:style>
  <w:style w:type="paragraph" w:styleId="Topptekst">
    <w:name w:val="header"/>
    <w:basedOn w:val="Normal"/>
    <w:pPr>
      <w:tabs>
        <w:tab w:val="center" w:pos="4153"/>
        <w:tab w:val="right" w:pos="8306"/>
      </w:tabs>
    </w:pPr>
  </w:style>
  <w:style w:type="paragraph" w:styleId="Bunntekst">
    <w:name w:val="footer"/>
    <w:basedOn w:val="Normal"/>
    <w:pPr>
      <w:tabs>
        <w:tab w:val="center" w:pos="4153"/>
        <w:tab w:val="right" w:pos="8306"/>
      </w:tabs>
    </w:pPr>
  </w:style>
  <w:style w:type="paragraph" w:styleId="Brdtekstinnrykk">
    <w:name w:val="Body Text Indent"/>
    <w:basedOn w:val="Normal"/>
    <w:pPr>
      <w:tabs>
        <w:tab w:val="left" w:pos="0"/>
        <w:tab w:val="left" w:pos="1304"/>
        <w:tab w:val="left" w:pos="2608"/>
        <w:tab w:val="left" w:pos="3912"/>
        <w:tab w:val="left" w:pos="5216"/>
        <w:tab w:val="left" w:pos="6521"/>
        <w:tab w:val="left" w:pos="7825"/>
        <w:tab w:val="left" w:pos="9129"/>
      </w:tabs>
      <w:ind w:left="74"/>
    </w:pPr>
    <w:rPr>
      <w:rFonts w:ascii="Garamond" w:hAnsi="Garamond"/>
    </w:rPr>
  </w:style>
  <w:style w:type="paragraph" w:styleId="Meldingshode">
    <w:name w:val="Message Header"/>
    <w:basedOn w:val="Brdtekst"/>
    <w:pPr>
      <w:keepLines/>
      <w:spacing w:after="0" w:line="415" w:lineRule="atLeast"/>
      <w:ind w:left="1560" w:hanging="720"/>
    </w:pPr>
    <w:rPr>
      <w:sz w:val="20"/>
      <w:szCs w:val="20"/>
      <w:lang w:eastAsia="en-US"/>
    </w:rPr>
  </w:style>
  <w:style w:type="paragraph" w:customStyle="1" w:styleId="Meldingshode-frst">
    <w:name w:val="Meldingshode - først"/>
    <w:basedOn w:val="Meldingshode"/>
    <w:next w:val="Meldingshode"/>
  </w:style>
  <w:style w:type="character" w:customStyle="1" w:styleId="Meldingshodeetikett">
    <w:name w:val="Meldingshodeetikett"/>
    <w:rPr>
      <w:rFonts w:ascii="Arial" w:hAnsi="Arial"/>
      <w:b/>
      <w:spacing w:val="-4"/>
      <w:sz w:val="18"/>
      <w:vertAlign w:val="baseline"/>
      <w:lang w:bidi="ar-SA"/>
    </w:rPr>
  </w:style>
  <w:style w:type="paragraph" w:customStyle="1" w:styleId="Meldingshode-sist">
    <w:name w:val="Meldingshode - sist"/>
    <w:basedOn w:val="Meldingshode"/>
    <w:next w:val="Brdtekst"/>
    <w:pPr>
      <w:pBdr>
        <w:bottom w:val="single" w:sz="6" w:space="22" w:color="auto"/>
      </w:pBdr>
      <w:spacing w:after="400"/>
    </w:pPr>
  </w:style>
  <w:style w:type="paragraph" w:styleId="Brdtekst">
    <w:name w:val="Body Text"/>
    <w:basedOn w:val="Normal"/>
    <w:link w:val="BrdtekstTegn"/>
    <w:pPr>
      <w:spacing w:after="120"/>
    </w:pPr>
  </w:style>
  <w:style w:type="paragraph" w:customStyle="1" w:styleId="Dokumentetikett">
    <w:name w:val="Dokumentetikett"/>
    <w:next w:val="Normal"/>
    <w:pPr>
      <w:spacing w:before="140" w:after="540" w:line="600" w:lineRule="atLeast"/>
      <w:ind w:left="840"/>
    </w:pPr>
    <w:rPr>
      <w:spacing w:val="-38"/>
      <w:sz w:val="60"/>
      <w:lang w:eastAsia="en-US"/>
    </w:rPr>
  </w:style>
  <w:style w:type="paragraph" w:customStyle="1" w:styleId="Bobletekst1">
    <w:name w:val="Bobletekst1"/>
    <w:basedOn w:val="Normal"/>
    <w:semiHidden/>
    <w:rPr>
      <w:rFonts w:ascii="Tahoma" w:hAnsi="Tahoma" w:cs="Tahoma"/>
      <w:sz w:val="16"/>
      <w:szCs w:val="16"/>
    </w:rPr>
  </w:style>
  <w:style w:type="paragraph" w:styleId="Fotnotetekst">
    <w:name w:val="footnote text"/>
    <w:basedOn w:val="Normal"/>
    <w:semiHidden/>
    <w:rPr>
      <w:sz w:val="20"/>
      <w:szCs w:val="20"/>
    </w:rPr>
  </w:style>
  <w:style w:type="character" w:styleId="Fotnotereferanse">
    <w:name w:val="footnote reference"/>
    <w:semiHidden/>
    <w:rPr>
      <w:vertAlign w:val="superscript"/>
    </w:rPr>
  </w:style>
  <w:style w:type="paragraph" w:customStyle="1" w:styleId="Bobletekst2">
    <w:name w:val="Bobletekst2"/>
    <w:basedOn w:val="Normal"/>
    <w:semiHidden/>
    <w:rPr>
      <w:rFonts w:ascii="Tahoma" w:hAnsi="Tahoma" w:cs="Tahoma"/>
      <w:sz w:val="16"/>
      <w:szCs w:val="16"/>
    </w:rPr>
  </w:style>
  <w:style w:type="paragraph" w:styleId="Bobletekst">
    <w:name w:val="Balloon Text"/>
    <w:basedOn w:val="Normal"/>
    <w:semiHidden/>
    <w:rsid w:val="001C1E9A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rsid w:val="007360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link w:val="Overskrift1"/>
    <w:rsid w:val="00905765"/>
    <w:rPr>
      <w:rFonts w:ascii="Garamond" w:hAnsi="Garamond"/>
      <w:b/>
      <w:bCs/>
      <w:i/>
      <w:sz w:val="32"/>
      <w:lang w:eastAsia="en-US"/>
    </w:rPr>
  </w:style>
  <w:style w:type="character" w:customStyle="1" w:styleId="BrdtekstTegn">
    <w:name w:val="Brødtekst Tegn"/>
    <w:link w:val="Brdtekst"/>
    <w:rsid w:val="00905765"/>
    <w:rPr>
      <w:sz w:val="24"/>
      <w:szCs w:val="24"/>
    </w:rPr>
  </w:style>
  <w:style w:type="character" w:customStyle="1" w:styleId="StyleBodyTextItalicChar">
    <w:name w:val="Style Body Text + Italic Char"/>
    <w:rsid w:val="00905765"/>
    <w:rPr>
      <w:i/>
      <w:iCs/>
      <w:noProof w:val="0"/>
      <w:sz w:val="24"/>
      <w:szCs w:val="24"/>
      <w:lang w:val="nb-NO" w:eastAsia="nb-NO" w:bidi="ar-SA"/>
    </w:rPr>
  </w:style>
  <w:style w:type="paragraph" w:styleId="Tittel">
    <w:name w:val="Title"/>
    <w:basedOn w:val="Normal"/>
    <w:next w:val="Normal"/>
    <w:link w:val="TittelTegn"/>
    <w:uiPriority w:val="10"/>
    <w:qFormat/>
    <w:rsid w:val="0090576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telTegn">
    <w:name w:val="Tittel Tegn"/>
    <w:link w:val="Tittel"/>
    <w:uiPriority w:val="10"/>
    <w:rsid w:val="00905765"/>
    <w:rPr>
      <w:rFonts w:ascii="Cambria" w:hAnsi="Cambria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eto\Downloads\MAL%20Vedlegg%20Tilbudsbrev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FB01A0A8D605D438C64CA5155A891B6" ma:contentTypeVersion="0" ma:contentTypeDescription="Opprett et nytt dokument." ma:contentTypeScope="" ma:versionID="fbc3b973ea154c07c6812e0c0f7f61d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e2500873ed525c1cf306a41cba81ed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5F1F84E-1C73-4972-978F-BF2A4F674C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EC1D5D-2362-4D4D-A232-822C709332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77A2478-34C5-4EF1-BE89-7ACD79E73BB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MAL Vedlegg Tilbudsbrev</Template>
  <TotalTime>56</TotalTime>
  <Pages>1</Pages>
  <Words>186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Sykehuspartner</Company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 Einar Pedersen</dc:creator>
  <cp:keywords/>
  <cp:lastModifiedBy>Saad Waleed Alrajeh</cp:lastModifiedBy>
  <cp:revision>59</cp:revision>
  <cp:lastPrinted>2004-08-04T20:39:00Z</cp:lastPrinted>
  <dcterms:created xsi:type="dcterms:W3CDTF">2019-05-21T10:07:00Z</dcterms:created>
  <dcterms:modified xsi:type="dcterms:W3CDTF">2026-05-15T12:26:00Z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0x0101003FB01A0A8D605D438C64CA5155A891B6</vt:lpwstr>
  </property>
</Properties>
</file>